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C67" w:rsidRDefault="00286C67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86C67" w:rsidRDefault="00286C67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286C67" w:rsidRDefault="00286C67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286C67" w:rsidRDefault="00286C67" w:rsidP="005E7ED4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286C67">
        <w:tc>
          <w:tcPr>
            <w:tcW w:w="1384" w:type="dxa"/>
            <w:vMerge w:val="restart"/>
            <w:vAlign w:val="center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86C67">
        <w:tc>
          <w:tcPr>
            <w:tcW w:w="1384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286C67" w:rsidRPr="00EB7646" w:rsidRDefault="00286C67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86C67" w:rsidRDefault="00286C67" w:rsidP="00234DF2">
            <w:pPr>
              <w:rPr>
                <w:lang w:eastAsia="en-US"/>
              </w:rPr>
            </w:pPr>
          </w:p>
        </w:tc>
      </w:tr>
      <w:tr w:rsidR="00286C67">
        <w:trPr>
          <w:trHeight w:val="1597"/>
        </w:trPr>
        <w:tc>
          <w:tcPr>
            <w:tcW w:w="1384" w:type="dxa"/>
          </w:tcPr>
          <w:p w:rsidR="00286C67" w:rsidRPr="00EB7646" w:rsidRDefault="00286C67" w:rsidP="00234DF2">
            <w:pPr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Фролова О.А.</w:t>
            </w:r>
          </w:p>
        </w:tc>
        <w:tc>
          <w:tcPr>
            <w:tcW w:w="1602" w:type="dxa"/>
          </w:tcPr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МБУ ДО «</w:t>
            </w:r>
            <w:r w:rsidRPr="00EB7646">
              <w:rPr>
                <w:color w:val="333333"/>
                <w:lang w:eastAsia="en-US"/>
              </w:rPr>
              <w:t>Еткульск</w:t>
            </w:r>
            <w:r>
              <w:rPr>
                <w:color w:val="333333"/>
                <w:lang w:eastAsia="en-US"/>
              </w:rPr>
              <w:t>ий РДДТ»</w:t>
            </w:r>
          </w:p>
        </w:tc>
        <w:tc>
          <w:tcPr>
            <w:tcW w:w="1079" w:type="dxa"/>
          </w:tcPr>
          <w:p w:rsidR="00286C67" w:rsidRDefault="00286C67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286C67" w:rsidRDefault="00286C67" w:rsidP="00234DF2">
            <w:pPr>
              <w:rPr>
                <w:lang w:eastAsia="en-US"/>
              </w:rPr>
            </w:pPr>
          </w:p>
          <w:p w:rsidR="00286C67" w:rsidRDefault="00286C67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234DF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286C67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286C67" w:rsidRPr="00EB7646" w:rsidRDefault="00286C67" w:rsidP="005E7ED4">
            <w:pPr>
              <w:rPr>
                <w:color w:val="333333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86C67" w:rsidRDefault="00286C67" w:rsidP="005E7E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61,7</w:t>
            </w:r>
          </w:p>
          <w:p w:rsidR="00286C67" w:rsidRDefault="00286C67" w:rsidP="005E7ED4">
            <w:pPr>
              <w:rPr>
                <w:color w:val="333333"/>
                <w:lang w:eastAsia="en-US"/>
              </w:rPr>
            </w:pPr>
          </w:p>
          <w:p w:rsidR="00286C67" w:rsidRDefault="00286C67" w:rsidP="005E7ED4">
            <w:pPr>
              <w:rPr>
                <w:color w:val="333333"/>
                <w:lang w:eastAsia="en-US"/>
              </w:rPr>
            </w:pPr>
          </w:p>
          <w:p w:rsidR="00286C67" w:rsidRDefault="00286C67" w:rsidP="005E7ED4">
            <w:pPr>
              <w:rPr>
                <w:color w:val="333333"/>
                <w:lang w:eastAsia="en-US"/>
              </w:rPr>
            </w:pPr>
          </w:p>
          <w:p w:rsidR="00286C67" w:rsidRPr="00EB7646" w:rsidRDefault="00286C67" w:rsidP="005E7E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754</w:t>
            </w: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Россия</w:t>
            </w: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  <w:p w:rsidR="00286C67" w:rsidRDefault="00286C67" w:rsidP="00DF21C6">
            <w:pPr>
              <w:rPr>
                <w:color w:val="333333"/>
                <w:lang w:eastAsia="en-US"/>
              </w:rPr>
            </w:pPr>
          </w:p>
          <w:p w:rsidR="00286C67" w:rsidRDefault="00286C67" w:rsidP="00DF21C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286C67" w:rsidRDefault="00286C67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286C67" w:rsidRDefault="00286C67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533466,85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333333"/>
                <w:lang w:val="en-US" w:eastAsia="en-US"/>
              </w:rPr>
            </w:pPr>
          </w:p>
        </w:tc>
      </w:tr>
      <w:tr w:rsidR="00286C67">
        <w:trPr>
          <w:trHeight w:val="839"/>
        </w:trPr>
        <w:tc>
          <w:tcPr>
            <w:tcW w:w="1384" w:type="dxa"/>
          </w:tcPr>
          <w:p w:rsidR="00286C67" w:rsidRDefault="00286C67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286C67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EB7646">
              <w:rPr>
                <w:color w:val="800000"/>
                <w:lang w:eastAsia="en-US"/>
              </w:rPr>
              <w:t>Квартира</w:t>
            </w:r>
          </w:p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61,7</w:t>
            </w: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754</w:t>
            </w:r>
          </w:p>
        </w:tc>
        <w:tc>
          <w:tcPr>
            <w:tcW w:w="1080" w:type="dxa"/>
          </w:tcPr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567800,48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</w:tr>
      <w:tr w:rsidR="00286C67">
        <w:tc>
          <w:tcPr>
            <w:tcW w:w="1384" w:type="dxa"/>
          </w:tcPr>
          <w:p w:rsidR="00286C67" w:rsidRDefault="00286C67" w:rsidP="00EA03A7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6C67" w:rsidRPr="00EB7646" w:rsidRDefault="00286C67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286C67" w:rsidRPr="00EB7646" w:rsidRDefault="00286C67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286C67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</w:p>
          <w:p w:rsidR="00286C67" w:rsidRDefault="00286C67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Квартира</w:t>
            </w:r>
          </w:p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Земельный участок</w:t>
            </w:r>
          </w:p>
        </w:tc>
        <w:tc>
          <w:tcPr>
            <w:tcW w:w="1080" w:type="dxa"/>
          </w:tcPr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61,7</w:t>
            </w: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754</w:t>
            </w:r>
          </w:p>
        </w:tc>
        <w:tc>
          <w:tcPr>
            <w:tcW w:w="1080" w:type="dxa"/>
          </w:tcPr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Default="00286C67" w:rsidP="00EB7646">
            <w:pPr>
              <w:jc w:val="center"/>
              <w:rPr>
                <w:color w:val="800000"/>
                <w:lang w:eastAsia="en-US"/>
              </w:rPr>
            </w:pPr>
          </w:p>
          <w:p w:rsidR="00286C67" w:rsidRPr="00EB7646" w:rsidRDefault="00286C67" w:rsidP="00EB764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286C67" w:rsidRPr="00EB7646" w:rsidRDefault="00286C67" w:rsidP="00234DF2">
            <w:pPr>
              <w:rPr>
                <w:color w:val="800000"/>
                <w:lang w:eastAsia="en-US"/>
              </w:rPr>
            </w:pPr>
          </w:p>
        </w:tc>
      </w:tr>
    </w:tbl>
    <w:p w:rsidR="00286C67" w:rsidRDefault="00286C67" w:rsidP="005E7ED4">
      <w:pPr>
        <w:rPr>
          <w:color w:val="800000"/>
        </w:rPr>
      </w:pPr>
    </w:p>
    <w:p w:rsidR="00286C67" w:rsidRDefault="00286C67" w:rsidP="005E7ED4"/>
    <w:sectPr w:rsidR="00286C67" w:rsidSect="00EA03A7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ED4"/>
    <w:rsid w:val="000A15E8"/>
    <w:rsid w:val="0021437D"/>
    <w:rsid w:val="00234DF2"/>
    <w:rsid w:val="002546AC"/>
    <w:rsid w:val="0026756D"/>
    <w:rsid w:val="00284B6F"/>
    <w:rsid w:val="00286C67"/>
    <w:rsid w:val="00313BE8"/>
    <w:rsid w:val="004114B1"/>
    <w:rsid w:val="004C527C"/>
    <w:rsid w:val="004E2AE2"/>
    <w:rsid w:val="00587E16"/>
    <w:rsid w:val="005E7ED4"/>
    <w:rsid w:val="00627217"/>
    <w:rsid w:val="00681773"/>
    <w:rsid w:val="006B0DC0"/>
    <w:rsid w:val="006E47D5"/>
    <w:rsid w:val="007D6FF5"/>
    <w:rsid w:val="008C4EA3"/>
    <w:rsid w:val="00A84030"/>
    <w:rsid w:val="00AB2060"/>
    <w:rsid w:val="00BD6B84"/>
    <w:rsid w:val="00CA60E9"/>
    <w:rsid w:val="00CD0677"/>
    <w:rsid w:val="00DB0CED"/>
    <w:rsid w:val="00DF21C6"/>
    <w:rsid w:val="00E2688F"/>
    <w:rsid w:val="00EA03A7"/>
    <w:rsid w:val="00EB7646"/>
    <w:rsid w:val="00F06288"/>
    <w:rsid w:val="00F84576"/>
    <w:rsid w:val="00FB278A"/>
    <w:rsid w:val="00FF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ED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7ED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73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2</Pages>
  <Words>145</Words>
  <Characters>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2014-05-08T06:35:00Z</dcterms:created>
  <dcterms:modified xsi:type="dcterms:W3CDTF">2018-04-28T08:29:00Z</dcterms:modified>
</cp:coreProperties>
</file>